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F9235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11091/021-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C72BD7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C72BD7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F92356" w:rsidRPr="00F9235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F92356" w:rsidRPr="00F92356">
          <w:rPr>
            <w:rStyle w:val="aa"/>
          </w:rPr>
          <w:t>440052, г. Пенза, ул. Ново-Тамбовская, д.9;</w:t>
        </w:r>
        <w:r w:rsidR="00F92356" w:rsidRPr="00F92356">
          <w:rPr>
            <w:u w:val="single"/>
          </w:rPr>
          <w:t xml:space="preserve"> г. Пенза, ул. Суворова, д. 225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F92356" w:rsidRPr="00F92356">
          <w:rPr>
            <w:rStyle w:val="aa"/>
          </w:rPr>
          <w:t xml:space="preserve"> Поликлиника - Процедурный</w:t>
        </w:r>
        <w:r w:rsidR="00F92356" w:rsidRPr="00F92356">
          <w:rPr>
            <w:u w:val="single"/>
          </w:rPr>
          <w:t xml:space="preserve"> кабинет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F92356" w:rsidRPr="00F92356">
          <w:rPr>
            <w:u w:val="single"/>
          </w:rPr>
          <w:t xml:space="preserve"> 11091/021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F92356" w:rsidRPr="00F92356">
          <w:rPr>
            <w:rStyle w:val="aa"/>
          </w:rPr>
          <w:t xml:space="preserve"> Медицинская </w:t>
        </w:r>
        <w:r w:rsidR="00F92356" w:rsidRPr="00F92356">
          <w:rPr>
            <w:u w:val="single"/>
          </w:rPr>
          <w:t xml:space="preserve">сестра процедурной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F92356" w:rsidRPr="00F92356">
          <w:rPr>
            <w:rStyle w:val="aa"/>
          </w:rPr>
          <w:t xml:space="preserve"> 24275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F92356" w:rsidRPr="00F92356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0F02E5" w:rsidRPr="004F614B" w:rsidTr="005C43EF">
        <w:trPr>
          <w:jc w:val="center"/>
        </w:trPr>
        <w:tc>
          <w:tcPr>
            <w:tcW w:w="4678" w:type="dxa"/>
            <w:vAlign w:val="center"/>
          </w:tcPr>
          <w:p w:rsidR="000F02E5" w:rsidRPr="004F614B" w:rsidRDefault="000F02E5" w:rsidP="000F02E5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0F02E5" w:rsidRPr="004F614B" w:rsidRDefault="000F02E5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0F02E5" w:rsidRPr="004F614B" w:rsidRDefault="000F02E5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0F02E5" w:rsidRPr="004F614B" w:rsidRDefault="000F02E5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0F02E5" w:rsidRPr="004F614B" w:rsidRDefault="000F02E5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F02E5" w:rsidRPr="000F02E5" w:rsidRDefault="00BA5101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0F02E5" w:rsidRPr="000F02E5">
        <w:t>- Паспорт секундомера механического СОСпр-2б-2-000;</w:t>
      </w:r>
    </w:p>
    <w:p w:rsidR="00576095" w:rsidRPr="005C43EF" w:rsidRDefault="000F02E5" w:rsidP="00AD14A4">
      <w:r w:rsidRPr="000F02E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BA5101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BA5101" w:rsidP="005859B9">
      <w:fldSimple w:instr=" DOCVARIABLE operac \* MERGEFORMAT ">
        <w:r w:rsidR="00F92356" w:rsidRPr="00F92356">
          <w:t xml:space="preserve">  Выполняет  профилактические  и лечебно-диагностические процедуры, назначенные врачом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A323D7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F9235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11091/021-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BA5101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BA5101" w:rsidRPr="009E2A4C">
            <w:rPr>
              <w:rStyle w:val="ad"/>
              <w:sz w:val="20"/>
              <w:szCs w:val="20"/>
            </w:rPr>
            <w:fldChar w:fldCharType="separate"/>
          </w:r>
          <w:r w:rsidR="00F92356">
            <w:rPr>
              <w:rStyle w:val="ad"/>
              <w:noProof/>
              <w:sz w:val="20"/>
              <w:szCs w:val="20"/>
            </w:rPr>
            <w:t>1</w:t>
          </w:r>
          <w:r w:rsidR="00BA5101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92356" w:rsidRPr="00F92356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Процедурный кабинет"/>
    <w:docVar w:name="class" w:val="1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DCDC98AF90F14460AF9905968C8FFAFA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21- Н "/>
    <w:docVar w:name="num_form" w:val="2"/>
    <w:docVar w:name="oborud" w:val=" Медицинский инструментарий, холодильник "/>
    <w:docVar w:name="operac" w:val="  Выполняет  профилактические  и лечебно-диагностические процедуры, назначенные врачом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900BEE6B0B043F88E10CC7271033A90"/>
    <w:docVar w:name="rm_id" w:val="1"/>
    <w:docVar w:name="rm_name" w:val=" Медицинская сестра процедурной "/>
    <w:docVar w:name="rm_number" w:val=" 11091/021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Лекарственные и дезинфицирующие средства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0F02E5"/>
    <w:rsid w:val="00110025"/>
    <w:rsid w:val="001167D7"/>
    <w:rsid w:val="001429B1"/>
    <w:rsid w:val="00142B1E"/>
    <w:rsid w:val="001543EB"/>
    <w:rsid w:val="001607C8"/>
    <w:rsid w:val="001A3BC6"/>
    <w:rsid w:val="001B7B97"/>
    <w:rsid w:val="001F1926"/>
    <w:rsid w:val="001F4D8D"/>
    <w:rsid w:val="00206853"/>
    <w:rsid w:val="00234932"/>
    <w:rsid w:val="00246C0D"/>
    <w:rsid w:val="00282ACA"/>
    <w:rsid w:val="002B224E"/>
    <w:rsid w:val="002E0C85"/>
    <w:rsid w:val="002E55C6"/>
    <w:rsid w:val="00305B2F"/>
    <w:rsid w:val="003322E6"/>
    <w:rsid w:val="00367816"/>
    <w:rsid w:val="003876C3"/>
    <w:rsid w:val="003B382A"/>
    <w:rsid w:val="003C24DB"/>
    <w:rsid w:val="003E5F31"/>
    <w:rsid w:val="0040104A"/>
    <w:rsid w:val="00402CAC"/>
    <w:rsid w:val="00426B3D"/>
    <w:rsid w:val="00433DCF"/>
    <w:rsid w:val="00444410"/>
    <w:rsid w:val="00444D4B"/>
    <w:rsid w:val="00454D32"/>
    <w:rsid w:val="004A47AD"/>
    <w:rsid w:val="004B2E0D"/>
    <w:rsid w:val="004C4DB2"/>
    <w:rsid w:val="004C6E55"/>
    <w:rsid w:val="00512E07"/>
    <w:rsid w:val="0051659D"/>
    <w:rsid w:val="00527BF3"/>
    <w:rsid w:val="00546B1A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42149"/>
    <w:rsid w:val="00883461"/>
    <w:rsid w:val="008C739D"/>
    <w:rsid w:val="008D5F6D"/>
    <w:rsid w:val="008E1A0F"/>
    <w:rsid w:val="008E68DE"/>
    <w:rsid w:val="0090588D"/>
    <w:rsid w:val="0092778A"/>
    <w:rsid w:val="00946570"/>
    <w:rsid w:val="0096321D"/>
    <w:rsid w:val="00967790"/>
    <w:rsid w:val="00977D22"/>
    <w:rsid w:val="0098351B"/>
    <w:rsid w:val="009B1CD4"/>
    <w:rsid w:val="009C7970"/>
    <w:rsid w:val="009D253C"/>
    <w:rsid w:val="009D488E"/>
    <w:rsid w:val="00A12349"/>
    <w:rsid w:val="00A22F34"/>
    <w:rsid w:val="00A323D7"/>
    <w:rsid w:val="00A32B8A"/>
    <w:rsid w:val="00A83624"/>
    <w:rsid w:val="00A91908"/>
    <w:rsid w:val="00AA4551"/>
    <w:rsid w:val="00AA46ED"/>
    <w:rsid w:val="00AA4DCC"/>
    <w:rsid w:val="00AD14A4"/>
    <w:rsid w:val="00AD7C32"/>
    <w:rsid w:val="00AF0DED"/>
    <w:rsid w:val="00AF2E98"/>
    <w:rsid w:val="00AF796F"/>
    <w:rsid w:val="00BA5029"/>
    <w:rsid w:val="00BA5101"/>
    <w:rsid w:val="00BC2F3C"/>
    <w:rsid w:val="00BC4C37"/>
    <w:rsid w:val="00BC7FB8"/>
    <w:rsid w:val="00BF498E"/>
    <w:rsid w:val="00C02721"/>
    <w:rsid w:val="00C200EC"/>
    <w:rsid w:val="00C3083C"/>
    <w:rsid w:val="00C72BD7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14131"/>
    <w:rsid w:val="00E36337"/>
    <w:rsid w:val="00E7595C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92356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7</cp:revision>
  <dcterms:created xsi:type="dcterms:W3CDTF">2016-10-17T13:13:00Z</dcterms:created>
  <dcterms:modified xsi:type="dcterms:W3CDTF">2016-11-25T06:22:00Z</dcterms:modified>
</cp:coreProperties>
</file>